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C2547" w14:textId="252C9F04" w:rsidR="00000000" w:rsidRDefault="00FE2CAC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</w:t>
      </w:r>
      <w:r>
        <w:rPr>
          <w:rFonts w:cs="Arial"/>
          <w:bCs/>
          <w:color w:val="2F5496"/>
          <w:sz w:val="22"/>
        </w:rPr>
        <w:t>SA</w:t>
      </w:r>
      <w:r>
        <w:rPr>
          <w:rFonts w:cs="Arial"/>
          <w:bCs/>
          <w:sz w:val="22"/>
        </w:rPr>
        <w:t xml:space="preserve"> Meeting </w:t>
      </w:r>
      <w:r>
        <w:rPr>
          <w:rFonts w:cs="Arial"/>
          <w:bCs/>
          <w:color w:val="2F5496"/>
          <w:sz w:val="22"/>
        </w:rPr>
        <w:t>#99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 w:rsidR="001E50ED">
        <w:rPr>
          <w:rFonts w:cs="Arial"/>
          <w:bCs/>
          <w:color w:val="2F5496"/>
          <w:sz w:val="22"/>
        </w:rPr>
        <w:t>SP-230130</w:t>
      </w:r>
    </w:p>
    <w:p w14:paraId="7BEF1B96" w14:textId="77777777" w:rsidR="00000000" w:rsidRDefault="00FE2CA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Rotterdam</w:t>
      </w:r>
      <w:r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Netherlands</w:t>
      </w:r>
      <w:r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21-24 March 2023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1F024101" w14:textId="055CAA55" w:rsidR="00000000" w:rsidRDefault="00FE2CAC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FF"/>
        </w:rPr>
        <w:t>TR 33.927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</w:t>
      </w:r>
      <w:r w:rsidR="001E50ED">
        <w:rPr>
          <w:rFonts w:ascii="Arial" w:hAnsi="Arial" w:cs="Arial"/>
          <w:b/>
          <w:color w:val="0000FF"/>
        </w:rPr>
        <w:t>1.0</w:t>
      </w:r>
      <w:r>
        <w:rPr>
          <w:rFonts w:ascii="Arial" w:hAnsi="Arial" w:cs="Arial"/>
          <w:b/>
          <w:color w:val="0000FF"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3484926A" w14:textId="77777777" w:rsidR="00000000" w:rsidRDefault="00FE2CA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2F5496"/>
        </w:rPr>
        <w:t>SA3</w:t>
      </w:r>
      <w:r>
        <w:rPr>
          <w:rFonts w:ascii="Arial" w:hAnsi="Arial" w:cs="Arial"/>
          <w:b/>
          <w:color w:val="2F5496"/>
        </w:rPr>
        <w:br/>
      </w:r>
    </w:p>
    <w:p w14:paraId="5CF1B82F" w14:textId="77777777" w:rsidR="00000000" w:rsidRDefault="00FE2CA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</w:t>
      </w:r>
      <w:r>
        <w:rPr>
          <w:rFonts w:ascii="Arial" w:hAnsi="Arial" w:cs="Arial"/>
          <w:b/>
        </w:rPr>
        <w:t>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FF"/>
        </w:rPr>
        <w:t>Information and Approval</w:t>
      </w:r>
    </w:p>
    <w:p w14:paraId="4033CE72" w14:textId="77777777" w:rsidR="00000000" w:rsidRDefault="00FE2CAC">
      <w:pPr>
        <w:spacing w:after="60"/>
        <w:ind w:left="1985" w:hanging="1985"/>
        <w:rPr>
          <w:rFonts w:ascii="Arial" w:hAnsi="Arial" w:cs="Arial"/>
          <w:bCs/>
        </w:rPr>
      </w:pPr>
    </w:p>
    <w:p w14:paraId="1E83D06B" w14:textId="77777777" w:rsidR="00000000" w:rsidRDefault="00FE2CAC">
      <w:pPr>
        <w:tabs>
          <w:tab w:val="left" w:pos="3119"/>
        </w:tabs>
        <w:rPr>
          <w:b/>
          <w:sz w:val="24"/>
        </w:rPr>
      </w:pPr>
    </w:p>
    <w:p w14:paraId="41DF6D04" w14:textId="77777777" w:rsidR="00000000" w:rsidRDefault="00FE2CA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3660B9E" w14:textId="77777777" w:rsidR="00000000" w:rsidRDefault="00FE2CAC">
      <w:pPr>
        <w:tabs>
          <w:tab w:val="left" w:pos="3119"/>
        </w:tabs>
        <w:rPr>
          <w:sz w:val="24"/>
        </w:rPr>
      </w:pPr>
      <w:r>
        <w:rPr>
          <w:sz w:val="24"/>
        </w:rPr>
        <w:t>The document captures the virtualized network product class descriptions, threats and critical assets that have been identified in the course of the work on 3GPP security assurance specifications.</w:t>
      </w:r>
      <w:r>
        <w:rPr>
          <w:sz w:val="24"/>
        </w:rPr>
        <w:t xml:space="preserve"> It contains generic aspects that are believed to apply to more than one network product classes. </w:t>
      </w:r>
    </w:p>
    <w:p w14:paraId="6CD88C14" w14:textId="77777777" w:rsidR="00000000" w:rsidRDefault="00FE2CA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Meeting :</w:t>
      </w:r>
    </w:p>
    <w:p w14:paraId="4A82D9BF" w14:textId="77777777" w:rsidR="00000000" w:rsidRDefault="00FE2CAC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It is the first time to send to TSG meeting. </w:t>
      </w:r>
    </w:p>
    <w:p w14:paraId="18E83F3E" w14:textId="77777777" w:rsidR="00000000" w:rsidRDefault="00FE2CA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0CEF29C" w14:textId="77777777" w:rsidR="00000000" w:rsidRDefault="00FE2CAC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3E3E1048" w14:textId="77777777" w:rsidR="00000000" w:rsidRDefault="00FE2CA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E036A2D" w14:textId="77777777" w:rsidR="00000000" w:rsidRDefault="00FE2CAC">
      <w:pPr>
        <w:tabs>
          <w:tab w:val="left" w:pos="3119"/>
        </w:tabs>
        <w:rPr>
          <w:sz w:val="24"/>
        </w:rPr>
      </w:pPr>
      <w:r>
        <w:rPr>
          <w:sz w:val="24"/>
        </w:rPr>
        <w:t>It needs clean up</w:t>
      </w:r>
      <w:r>
        <w:rPr>
          <w:sz w:val="24"/>
        </w:rPr>
        <w:t xml:space="preserve"> to remove existing editor’s note.</w:t>
      </w:r>
    </w:p>
    <w:p w14:paraId="140D4041" w14:textId="77777777" w:rsidR="00000000" w:rsidRDefault="00FE2CAC">
      <w:pPr>
        <w:tabs>
          <w:tab w:val="left" w:pos="3119"/>
        </w:tabs>
        <w:rPr>
          <w:b/>
          <w:sz w:val="24"/>
        </w:rPr>
      </w:pPr>
    </w:p>
    <w:p w14:paraId="5B66B37C" w14:textId="77777777" w:rsidR="00000000" w:rsidRDefault="00FE2CAC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0E008CE4" w14:textId="77777777" w:rsidR="00000000" w:rsidRDefault="00FE2CAC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4629CF6F" w14:textId="77777777" w:rsidR="00000000" w:rsidRDefault="00FE2CAC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4D07AF8A" w14:textId="77777777" w:rsidR="00000000" w:rsidRDefault="00FE2CAC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</w:t>
      </w:r>
      <w:r>
        <w:rPr>
          <w:sz w:val="16"/>
          <w:szCs w:val="16"/>
        </w:rPr>
        <w:t>tion below</w:t>
      </w:r>
    </w:p>
    <w:sectPr w:rsidR="00000000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631979501">
    <w:abstractNumId w:val="2"/>
  </w:num>
  <w:num w:numId="2" w16cid:durableId="1231692366">
    <w:abstractNumId w:val="1"/>
  </w:num>
  <w:num w:numId="3" w16cid:durableId="992761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sDel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6494B"/>
    <w:rsid w:val="000711AA"/>
    <w:rsid w:val="0007702A"/>
    <w:rsid w:val="000F7ECB"/>
    <w:rsid w:val="00103320"/>
    <w:rsid w:val="00106ABB"/>
    <w:rsid w:val="0017511D"/>
    <w:rsid w:val="001970B4"/>
    <w:rsid w:val="001D45C5"/>
    <w:rsid w:val="001E50ED"/>
    <w:rsid w:val="00201520"/>
    <w:rsid w:val="00222D66"/>
    <w:rsid w:val="002A6CA6"/>
    <w:rsid w:val="002B09A1"/>
    <w:rsid w:val="002B220E"/>
    <w:rsid w:val="002D6A80"/>
    <w:rsid w:val="003647FC"/>
    <w:rsid w:val="00366E2A"/>
    <w:rsid w:val="00367D74"/>
    <w:rsid w:val="003874F2"/>
    <w:rsid w:val="00397034"/>
    <w:rsid w:val="0045428D"/>
    <w:rsid w:val="0047776C"/>
    <w:rsid w:val="004B0DBD"/>
    <w:rsid w:val="004F39C0"/>
    <w:rsid w:val="00567C87"/>
    <w:rsid w:val="005F10CC"/>
    <w:rsid w:val="00602253"/>
    <w:rsid w:val="00607EC1"/>
    <w:rsid w:val="00623423"/>
    <w:rsid w:val="00650510"/>
    <w:rsid w:val="006938BE"/>
    <w:rsid w:val="006B2592"/>
    <w:rsid w:val="006F5B0E"/>
    <w:rsid w:val="00710510"/>
    <w:rsid w:val="00725928"/>
    <w:rsid w:val="007D6195"/>
    <w:rsid w:val="007F5562"/>
    <w:rsid w:val="0089418B"/>
    <w:rsid w:val="008B32D5"/>
    <w:rsid w:val="0095091C"/>
    <w:rsid w:val="009C3D5A"/>
    <w:rsid w:val="009D5026"/>
    <w:rsid w:val="009D7D77"/>
    <w:rsid w:val="00A06FC8"/>
    <w:rsid w:val="00A15D3A"/>
    <w:rsid w:val="00A31676"/>
    <w:rsid w:val="00A55084"/>
    <w:rsid w:val="00B03A93"/>
    <w:rsid w:val="00B439F6"/>
    <w:rsid w:val="00B8637D"/>
    <w:rsid w:val="00B97929"/>
    <w:rsid w:val="00BC44A9"/>
    <w:rsid w:val="00BE5651"/>
    <w:rsid w:val="00BF0958"/>
    <w:rsid w:val="00C037B9"/>
    <w:rsid w:val="00C70A20"/>
    <w:rsid w:val="00C73D3B"/>
    <w:rsid w:val="00CA53E9"/>
    <w:rsid w:val="00CB243C"/>
    <w:rsid w:val="00CC358C"/>
    <w:rsid w:val="00CF6DE2"/>
    <w:rsid w:val="00D45010"/>
    <w:rsid w:val="00D7617F"/>
    <w:rsid w:val="00DC278D"/>
    <w:rsid w:val="00DD3EBC"/>
    <w:rsid w:val="00DD7AC2"/>
    <w:rsid w:val="00E41292"/>
    <w:rsid w:val="00E6521E"/>
    <w:rsid w:val="00EB746A"/>
    <w:rsid w:val="00F20EB7"/>
    <w:rsid w:val="00F967DE"/>
    <w:rsid w:val="00FC4373"/>
    <w:rsid w:val="00FE2CAC"/>
    <w:rsid w:val="1819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,"/>
  <w14:docId w14:val="4048086F"/>
  <w15:chartTrackingRefBased/>
  <w15:docId w15:val="{E79C9C6D-59E3-4044-B544-5961DDD14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caption" w:qFormat="1"/>
    <w:lsdException w:name="footnote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ko-KR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lang w:eastAsia="ko-KR"/>
    </w:r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lang w:eastAsia="ko-KR"/>
    </w:r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ko-KR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Pr>
      <w:rFonts w:ascii="Arial" w:hAnsi="Arial"/>
      <w:lang w:eastAsia="en-US"/>
    </w:r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lang w:eastAsia="ko-KR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ko-KR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lang w:eastAsia="ko-KR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lang w:eastAsia="ko-KR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lang w:eastAsia="ko-KR"/>
    </w:rPr>
  </w:style>
  <w:style w:type="paragraph" w:styleId="ListNumber3">
    <w:name w:val="List Number 3"/>
    <w:basedOn w:val="Normal"/>
    <w:pPr>
      <w:numPr>
        <w:numId w:val="1"/>
      </w:numPr>
      <w:tabs>
        <w:tab w:val="left" w:pos="926"/>
      </w:tabs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lang w:eastAsia="ko-KR"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ko-KR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tabs>
        <w:tab w:val="left" w:pos="1209"/>
      </w:tabs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lang w:eastAsia="ko-KR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lang w:eastAsia="ko-KR"/>
    </w:rPr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link w:val="EndnoteText"/>
    <w:rPr>
      <w:lang w:eastAsia="ko-KR"/>
    </w:r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ko-KR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ko-KR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lang w:eastAsia="ko-KR"/>
    </w:r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ListNumber5">
    <w:name w:val="List Number 5"/>
    <w:basedOn w:val="Normal"/>
    <w:pPr>
      <w:numPr>
        <w:numId w:val="3"/>
      </w:numPr>
      <w:tabs>
        <w:tab w:val="left" w:pos="1492"/>
      </w:tabs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  <w:lang w:eastAsia="ko-KR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lang w:eastAsia="ko-KR"/>
    </w:r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ko-KR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Pr>
      <w:rFonts w:ascii="Arial" w:hAnsi="Arial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lang w:eastAsia="ko-KR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i/>
      <w:iCs/>
      <w:color w:val="4472C4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rPr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i/>
      <w:iCs/>
      <w:color w:val="404040"/>
      <w:lang w:eastAsia="ko-KR"/>
    </w:rPr>
  </w:style>
  <w:style w:type="paragraph" w:styleId="TOCHeading">
    <w:name w:val="TOC Heading"/>
    <w:basedOn w:val="Heading1"/>
    <w:next w:val="Normal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142</Words>
  <Characters>813</Characters>
  <Application>Microsoft Office Word</Application>
  <DocSecurity>0</DocSecurity>
  <Lines>6</Lines>
  <Paragraphs>1</Paragraphs>
  <ScaleCrop>false</ScaleCrop>
  <Company>ETSI Sophia-Antipolis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2023-03-13T13:46:00Z</dcterms:created>
  <dcterms:modified xsi:type="dcterms:W3CDTF">2023-03-13T13:46:00Z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23B6B2C5462F41138727C1663E203A34</vt:lpwstr>
  </property>
</Properties>
</file>